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CB8" w:rsidRDefault="009F0CB8" w:rsidP="009F0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JURDYN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9F0CB8" w:rsidRDefault="009F0CB8" w:rsidP="009F0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F0CB8" w:rsidRDefault="009F0CB8" w:rsidP="009F0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CB8" w:rsidRDefault="009F0CB8" w:rsidP="009F0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CB8" w:rsidRDefault="009F0CB8" w:rsidP="009F0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Bradninch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9F0CB8" w:rsidRDefault="009F0CB8" w:rsidP="009F0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p.108)</w:t>
      </w:r>
    </w:p>
    <w:p w:rsidR="009F0CB8" w:rsidRDefault="009F0CB8" w:rsidP="009F0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CB8" w:rsidRDefault="009F0CB8" w:rsidP="009F0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F0CB8" w:rsidRDefault="009F0CB8" w:rsidP="009F0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6B2F86" w:rsidRPr="009F0C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CB8" w:rsidRDefault="009F0CB8" w:rsidP="00E71FC3">
      <w:pPr>
        <w:spacing w:after="0" w:line="240" w:lineRule="auto"/>
      </w:pPr>
      <w:r>
        <w:separator/>
      </w:r>
    </w:p>
  </w:endnote>
  <w:endnote w:type="continuationSeparator" w:id="0">
    <w:p w:rsidR="009F0CB8" w:rsidRDefault="009F0C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CB8" w:rsidRDefault="009F0CB8" w:rsidP="00E71FC3">
      <w:pPr>
        <w:spacing w:after="0" w:line="240" w:lineRule="auto"/>
      </w:pPr>
      <w:r>
        <w:separator/>
      </w:r>
    </w:p>
  </w:footnote>
  <w:footnote w:type="continuationSeparator" w:id="0">
    <w:p w:rsidR="009F0CB8" w:rsidRDefault="009F0C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B8"/>
    <w:rsid w:val="009F0CB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DD3A0"/>
  <w15:chartTrackingRefBased/>
  <w15:docId w15:val="{EB7C639F-C00C-4C7F-B722-49B84EAD7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2016-04-22T15:50:00Z</dcterms:created>
  <dcterms:modified xsi:type="dcterms:W3CDTF">2016-04-22T15:50:00Z</dcterms:modified>
</cp:coreProperties>
</file>